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823" w:rsidRDefault="00E16823" w:rsidP="00E16823">
      <w:r>
        <w:rPr>
          <w:u w:val="single"/>
        </w:rPr>
        <w:t>Ralph GREYSTOKE</w:t>
      </w:r>
      <w:r>
        <w:t xml:space="preserve">      (fl.1439)</w:t>
      </w:r>
    </w:p>
    <w:p w:rsidR="00E16823" w:rsidRDefault="00E16823" w:rsidP="00E16823">
      <w:r>
        <w:t>Baron Greystoke.</w:t>
      </w:r>
    </w:p>
    <w:p w:rsidR="00E16823" w:rsidRDefault="00E16823" w:rsidP="00E16823"/>
    <w:p w:rsidR="00E16823" w:rsidRDefault="00E16823" w:rsidP="00E16823"/>
    <w:p w:rsidR="00E16823" w:rsidRDefault="00E16823" w:rsidP="00E16823">
      <w:r>
        <w:tab/>
        <w:t>1439</w:t>
      </w:r>
      <w:r>
        <w:tab/>
        <w:t>He presented John Friston(q.v.) to the church of Folkton, East Riding of</w:t>
      </w:r>
    </w:p>
    <w:p w:rsidR="00E16823" w:rsidRDefault="00E16823" w:rsidP="00E16823">
      <w:r>
        <w:tab/>
      </w:r>
      <w:r>
        <w:tab/>
        <w:t xml:space="preserve">Yorkshire.  </w:t>
      </w:r>
    </w:p>
    <w:p w:rsidR="00E16823" w:rsidRDefault="00E16823" w:rsidP="00E16823">
      <w:r>
        <w:tab/>
      </w:r>
      <w:r>
        <w:tab/>
        <w:t>(“Fasti Parochiales” vol.III The Deanery of Pickering p.26)</w:t>
      </w:r>
    </w:p>
    <w:p w:rsidR="00E16823" w:rsidRDefault="00E16823" w:rsidP="00E16823"/>
    <w:p w:rsidR="00E16823" w:rsidRDefault="00E16823" w:rsidP="00E16823"/>
    <w:p w:rsidR="00E16823" w:rsidRPr="00DD528B" w:rsidRDefault="00E16823" w:rsidP="00E16823">
      <w:r>
        <w:t>11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823" w:rsidRDefault="00E16823" w:rsidP="00564E3C">
      <w:r>
        <w:separator/>
      </w:r>
    </w:p>
  </w:endnote>
  <w:endnote w:type="continuationSeparator" w:id="0">
    <w:p w:rsidR="00E16823" w:rsidRDefault="00E16823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6823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823" w:rsidRDefault="00E16823" w:rsidP="00564E3C">
      <w:r>
        <w:separator/>
      </w:r>
    </w:p>
  </w:footnote>
  <w:footnote w:type="continuationSeparator" w:id="0">
    <w:p w:rsidR="00E16823" w:rsidRDefault="00E16823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823"/>
    <w:rsid w:val="00372DC6"/>
    <w:rsid w:val="00564E3C"/>
    <w:rsid w:val="0064591D"/>
    <w:rsid w:val="00DD5B8A"/>
    <w:rsid w:val="00E1682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1DADC7-077A-4351-A19A-9A9762C2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82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2015-10-10T19:45:00Z</dcterms:created>
  <dcterms:modified xsi:type="dcterms:W3CDTF">2015-10-10T19:46:00Z</dcterms:modified>
</cp:coreProperties>
</file>